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ED" w:rsidRDefault="002470E7" w:rsidP="002470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470E7">
        <w:rPr>
          <w:rFonts w:ascii="Times New Roman" w:hAnsi="Times New Roman" w:cs="Times New Roman"/>
          <w:b/>
          <w:sz w:val="32"/>
          <w:szCs w:val="28"/>
        </w:rPr>
        <w:t>Задания на СРО</w:t>
      </w:r>
    </w:p>
    <w:p w:rsidR="00627A58" w:rsidRDefault="00627A58" w:rsidP="002470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253"/>
        <w:gridCol w:w="992"/>
        <w:gridCol w:w="1134"/>
        <w:gridCol w:w="283"/>
        <w:gridCol w:w="1276"/>
        <w:gridCol w:w="992"/>
      </w:tblGrid>
      <w:tr w:rsidR="00627A58" w:rsidRPr="00627A58" w:rsidTr="002A47EB">
        <w:trPr>
          <w:trHeight w:val="430"/>
        </w:trPr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Литер</w:t>
            </w: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тура</w:t>
            </w:r>
          </w:p>
        </w:tc>
        <w:tc>
          <w:tcPr>
            <w:tcW w:w="1559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Форма</w:t>
            </w:r>
          </w:p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отчетности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627A58" w:rsidRPr="00627A58" w:rsidTr="002A47EB">
        <w:trPr>
          <w:trHeight w:val="575"/>
        </w:trPr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Частная физиология ЦНС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7A58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27A58" w:rsidRPr="00627A58" w:rsidTr="002A47EB"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Физиология желез внутренней секр</w:t>
            </w: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7A58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27A58" w:rsidRPr="00627A58" w:rsidTr="002A47EB"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Физиология  </w:t>
            </w:r>
            <w:proofErr w:type="spellStart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кров</w:t>
            </w:r>
            <w:proofErr w:type="gramStart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лимфообращ</w:t>
            </w: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  <w:proofErr w:type="spellEnd"/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7A58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27A58" w:rsidRPr="00627A58" w:rsidTr="002A47EB">
        <w:trPr>
          <w:trHeight w:val="571"/>
        </w:trPr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Обмен веществ и энергии 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7A58">
              <w:rPr>
                <w:rFonts w:ascii="Times New Roman" w:eastAsia="Calibri" w:hAnsi="Times New Roman" w:cs="Times New Roman"/>
              </w:rPr>
              <w:t xml:space="preserve">1,2 </w:t>
            </w:r>
          </w:p>
        </w:tc>
        <w:tc>
          <w:tcPr>
            <w:tcW w:w="1559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627A58" w:rsidRPr="00627A58" w:rsidTr="002A47EB">
        <w:trPr>
          <w:trHeight w:val="601"/>
        </w:trPr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Физиология лактации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7A58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559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627A58" w:rsidRPr="00627A58" w:rsidTr="002A47EB">
        <w:trPr>
          <w:trHeight w:val="510"/>
        </w:trPr>
        <w:tc>
          <w:tcPr>
            <w:tcW w:w="9639" w:type="dxa"/>
            <w:gridSpan w:val="7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Другие виды работ по СРО</w:t>
            </w:r>
          </w:p>
        </w:tc>
      </w:tr>
      <w:tr w:rsidR="00627A58" w:rsidRPr="00627A58" w:rsidTr="002A47EB"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лекционным занятиям (0,5 </w:t>
            </w:r>
            <w:proofErr w:type="spellStart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 кол-во занятий)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7A58" w:rsidRPr="00627A58" w:rsidTr="002A47EB"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практическим занятиям (1 час  </w:t>
            </w:r>
            <w:proofErr w:type="spellStart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 кол-во занятий)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7A58" w:rsidRPr="00627A58" w:rsidTr="002A47EB"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лабораторным занятиям (1 час </w:t>
            </w:r>
            <w:proofErr w:type="spellStart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  кол-во занятий) 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7A58" w:rsidRPr="00627A58" w:rsidTr="002A47EB"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текущим контрольным мероприятиям (1 час </w:t>
            </w:r>
            <w:proofErr w:type="spellStart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видов  ко</w:t>
            </w:r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троля)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7A58" w:rsidRPr="00627A58" w:rsidTr="002A47EB"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рубежному контролю </w:t>
            </w:r>
          </w:p>
          <w:p w:rsidR="00627A58" w:rsidRPr="00627A58" w:rsidRDefault="00627A58" w:rsidP="00627A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(2 часа </w:t>
            </w:r>
            <w:proofErr w:type="spellStart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2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РК)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7A58" w:rsidRPr="00627A58" w:rsidTr="002A47EB">
        <w:tc>
          <w:tcPr>
            <w:tcW w:w="709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часов по СРОС</w:t>
            </w: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7A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417" w:type="dxa"/>
            <w:gridSpan w:val="2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27A58" w:rsidRPr="00627A58" w:rsidRDefault="00627A58" w:rsidP="00627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27A58" w:rsidRDefault="00627A58" w:rsidP="002470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27A58" w:rsidRDefault="00627A58" w:rsidP="00627A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Литература для подготовки:</w:t>
      </w:r>
    </w:p>
    <w:p w:rsidR="00627A58" w:rsidRDefault="00627A58" w:rsidP="00627A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627A58" w:rsidRPr="00627A58" w:rsidRDefault="00627A58" w:rsidP="0062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A58">
        <w:rPr>
          <w:rFonts w:ascii="Times New Roman" w:hAnsi="Times New Roman" w:cs="Times New Roman"/>
          <w:sz w:val="28"/>
          <w:szCs w:val="28"/>
        </w:rPr>
        <w:t xml:space="preserve">1 Физиология сельскохозяйственных животных/А.Н. Голиков, Н.У. </w:t>
      </w:r>
      <w:proofErr w:type="spellStart"/>
      <w:r w:rsidRPr="00627A58">
        <w:rPr>
          <w:rFonts w:ascii="Times New Roman" w:hAnsi="Times New Roman" w:cs="Times New Roman"/>
          <w:sz w:val="28"/>
          <w:szCs w:val="28"/>
        </w:rPr>
        <w:t>Баз</w:t>
      </w:r>
      <w:r w:rsidRPr="00627A58">
        <w:rPr>
          <w:rFonts w:ascii="Times New Roman" w:hAnsi="Times New Roman" w:cs="Times New Roman"/>
          <w:sz w:val="28"/>
          <w:szCs w:val="28"/>
        </w:rPr>
        <w:t>а</w:t>
      </w:r>
      <w:r w:rsidRPr="00627A58"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 w:rsidRPr="00627A58">
        <w:rPr>
          <w:rFonts w:ascii="Times New Roman" w:hAnsi="Times New Roman" w:cs="Times New Roman"/>
          <w:sz w:val="28"/>
          <w:szCs w:val="28"/>
        </w:rPr>
        <w:t xml:space="preserve">,  З.Ж. </w:t>
      </w:r>
      <w:proofErr w:type="spellStart"/>
      <w:r w:rsidRPr="00627A58">
        <w:rPr>
          <w:rFonts w:ascii="Times New Roman" w:hAnsi="Times New Roman" w:cs="Times New Roman"/>
          <w:sz w:val="28"/>
          <w:szCs w:val="28"/>
        </w:rPr>
        <w:t>Кожебеков</w:t>
      </w:r>
      <w:proofErr w:type="spellEnd"/>
      <w:r w:rsidRPr="00627A58">
        <w:rPr>
          <w:rFonts w:ascii="Times New Roman" w:hAnsi="Times New Roman" w:cs="Times New Roman"/>
          <w:sz w:val="28"/>
          <w:szCs w:val="28"/>
        </w:rPr>
        <w:t xml:space="preserve"> и др.; Под ред. А.Н. Голикова. М.: </w:t>
      </w:r>
      <w:proofErr w:type="spellStart"/>
      <w:r w:rsidRPr="00627A58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627A58">
        <w:rPr>
          <w:rFonts w:ascii="Times New Roman" w:hAnsi="Times New Roman" w:cs="Times New Roman"/>
          <w:sz w:val="28"/>
          <w:szCs w:val="28"/>
        </w:rPr>
        <w:t>, 1991.- 432 с.</w:t>
      </w:r>
    </w:p>
    <w:p w:rsidR="00627A58" w:rsidRPr="00627A58" w:rsidRDefault="00627A58" w:rsidP="0062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A58">
        <w:rPr>
          <w:rFonts w:ascii="Times New Roman" w:hAnsi="Times New Roman" w:cs="Times New Roman"/>
          <w:sz w:val="28"/>
          <w:szCs w:val="28"/>
        </w:rPr>
        <w:t>2 Георгиевский В. И. Физиология сельскохозяйственных живо</w:t>
      </w:r>
      <w:r w:rsidRPr="00627A58">
        <w:rPr>
          <w:rFonts w:ascii="Times New Roman" w:hAnsi="Times New Roman" w:cs="Times New Roman"/>
          <w:sz w:val="28"/>
          <w:szCs w:val="28"/>
        </w:rPr>
        <w:t>т</w:t>
      </w:r>
      <w:r w:rsidRPr="00627A58">
        <w:rPr>
          <w:rFonts w:ascii="Times New Roman" w:hAnsi="Times New Roman" w:cs="Times New Roman"/>
          <w:sz w:val="28"/>
          <w:szCs w:val="28"/>
        </w:rPr>
        <w:t>ных</w:t>
      </w:r>
      <w:proofErr w:type="gramStart"/>
      <w:r w:rsidRPr="00627A5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27A58">
        <w:rPr>
          <w:rFonts w:ascii="Times New Roman" w:hAnsi="Times New Roman" w:cs="Times New Roman"/>
          <w:sz w:val="28"/>
          <w:szCs w:val="28"/>
        </w:rPr>
        <w:t xml:space="preserve">- М.: </w:t>
      </w:r>
      <w:proofErr w:type="spellStart"/>
      <w:r w:rsidRPr="00627A58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627A58">
        <w:rPr>
          <w:rFonts w:ascii="Times New Roman" w:hAnsi="Times New Roman" w:cs="Times New Roman"/>
          <w:sz w:val="28"/>
          <w:szCs w:val="28"/>
        </w:rPr>
        <w:t>, 1990. – 511 с.</w:t>
      </w:r>
    </w:p>
    <w:p w:rsidR="00627A58" w:rsidRPr="00627A58" w:rsidRDefault="00627A58" w:rsidP="0062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A58">
        <w:rPr>
          <w:rFonts w:ascii="Times New Roman" w:hAnsi="Times New Roman" w:cs="Times New Roman"/>
          <w:sz w:val="28"/>
          <w:szCs w:val="28"/>
        </w:rPr>
        <w:t>3 Физиология человека: В 3-х томах</w:t>
      </w:r>
      <w:proofErr w:type="gramStart"/>
      <w:r w:rsidRPr="00627A5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27A58">
        <w:rPr>
          <w:rFonts w:ascii="Times New Roman" w:hAnsi="Times New Roman" w:cs="Times New Roman"/>
          <w:sz w:val="28"/>
          <w:szCs w:val="28"/>
        </w:rPr>
        <w:t>Т. 1, Пер. с англ./ Под ред. Р. Шмидта и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7A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A58">
        <w:rPr>
          <w:rFonts w:ascii="Times New Roman" w:hAnsi="Times New Roman" w:cs="Times New Roman"/>
          <w:sz w:val="28"/>
          <w:szCs w:val="28"/>
        </w:rPr>
        <w:t>Тевса</w:t>
      </w:r>
      <w:proofErr w:type="spellEnd"/>
      <w:r w:rsidRPr="00627A58">
        <w:rPr>
          <w:rFonts w:ascii="Times New Roman" w:hAnsi="Times New Roman" w:cs="Times New Roman"/>
          <w:sz w:val="28"/>
          <w:szCs w:val="28"/>
        </w:rPr>
        <w:t>. – М.: Мир</w:t>
      </w:r>
      <w:proofErr w:type="gramStart"/>
      <w:r w:rsidRPr="00627A5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27A58">
        <w:rPr>
          <w:rFonts w:ascii="Times New Roman" w:hAnsi="Times New Roman" w:cs="Times New Roman"/>
          <w:sz w:val="28"/>
          <w:szCs w:val="28"/>
        </w:rPr>
        <w:t>1996. – 323 с., ил.</w:t>
      </w:r>
    </w:p>
    <w:p w:rsidR="00627A58" w:rsidRPr="00627A58" w:rsidRDefault="00627A58" w:rsidP="0062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A58">
        <w:rPr>
          <w:rFonts w:ascii="Times New Roman" w:hAnsi="Times New Roman" w:cs="Times New Roman"/>
          <w:sz w:val="28"/>
          <w:szCs w:val="28"/>
        </w:rPr>
        <w:t>4 Физиология человека: В 3-х томах</w:t>
      </w:r>
      <w:proofErr w:type="gramStart"/>
      <w:r w:rsidRPr="00627A5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27A58">
        <w:rPr>
          <w:rFonts w:ascii="Times New Roman" w:hAnsi="Times New Roman" w:cs="Times New Roman"/>
          <w:sz w:val="28"/>
          <w:szCs w:val="28"/>
        </w:rPr>
        <w:t xml:space="preserve">Т.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27A58">
        <w:rPr>
          <w:rFonts w:ascii="Times New Roman" w:hAnsi="Times New Roman" w:cs="Times New Roman"/>
          <w:sz w:val="28"/>
          <w:szCs w:val="28"/>
        </w:rPr>
        <w:t>, Пер. с англ./ Под ред. Р. Шмидта и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7A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A58">
        <w:rPr>
          <w:rFonts w:ascii="Times New Roman" w:hAnsi="Times New Roman" w:cs="Times New Roman"/>
          <w:sz w:val="28"/>
          <w:szCs w:val="28"/>
        </w:rPr>
        <w:t>Тевса</w:t>
      </w:r>
      <w:proofErr w:type="spellEnd"/>
      <w:r w:rsidRPr="00627A58">
        <w:rPr>
          <w:rFonts w:ascii="Times New Roman" w:hAnsi="Times New Roman" w:cs="Times New Roman"/>
          <w:sz w:val="28"/>
          <w:szCs w:val="28"/>
        </w:rPr>
        <w:t>. – М.: Мир</w:t>
      </w:r>
      <w:proofErr w:type="gramStart"/>
      <w:r w:rsidRPr="00627A5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27A58">
        <w:rPr>
          <w:rFonts w:ascii="Times New Roman" w:hAnsi="Times New Roman" w:cs="Times New Roman"/>
          <w:sz w:val="28"/>
          <w:szCs w:val="28"/>
        </w:rPr>
        <w:t>1996. – 384 с., ил.</w:t>
      </w:r>
    </w:p>
    <w:p w:rsidR="00627A58" w:rsidRPr="00627A58" w:rsidRDefault="00627A58" w:rsidP="0062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A58">
        <w:rPr>
          <w:rFonts w:ascii="Times New Roman" w:hAnsi="Times New Roman" w:cs="Times New Roman"/>
          <w:sz w:val="28"/>
          <w:szCs w:val="28"/>
        </w:rPr>
        <w:t>5 Физиология человека: В 3-х томах</w:t>
      </w:r>
      <w:proofErr w:type="gramStart"/>
      <w:r w:rsidRPr="00627A5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27A58">
        <w:rPr>
          <w:rFonts w:ascii="Times New Roman" w:hAnsi="Times New Roman" w:cs="Times New Roman"/>
          <w:sz w:val="28"/>
          <w:szCs w:val="28"/>
        </w:rPr>
        <w:t>Т. 3, Пер. с англ./ Под ред. Р. Шмидта и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7A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A58">
        <w:rPr>
          <w:rFonts w:ascii="Times New Roman" w:hAnsi="Times New Roman" w:cs="Times New Roman"/>
          <w:sz w:val="28"/>
          <w:szCs w:val="28"/>
        </w:rPr>
        <w:t>Тевса</w:t>
      </w:r>
      <w:proofErr w:type="spellEnd"/>
      <w:r w:rsidRPr="00627A58">
        <w:rPr>
          <w:rFonts w:ascii="Times New Roman" w:hAnsi="Times New Roman" w:cs="Times New Roman"/>
          <w:sz w:val="28"/>
          <w:szCs w:val="28"/>
        </w:rPr>
        <w:t>. – М.: Мир</w:t>
      </w:r>
      <w:proofErr w:type="gramStart"/>
      <w:r w:rsidRPr="00627A58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27A58">
        <w:rPr>
          <w:rFonts w:ascii="Times New Roman" w:hAnsi="Times New Roman" w:cs="Times New Roman"/>
          <w:sz w:val="28"/>
          <w:szCs w:val="28"/>
        </w:rPr>
        <w:t>1996. – 198 с., ил.</w:t>
      </w:r>
    </w:p>
    <w:sectPr w:rsidR="00627A58" w:rsidRPr="00627A58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2470E7"/>
    <w:rsid w:val="000E07AF"/>
    <w:rsid w:val="002470E7"/>
    <w:rsid w:val="00320888"/>
    <w:rsid w:val="00340FED"/>
    <w:rsid w:val="00627A58"/>
    <w:rsid w:val="006E3CBB"/>
    <w:rsid w:val="0080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3</TotalTime>
  <Pages>1</Pages>
  <Words>211</Words>
  <Characters>1206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2015-06-19T04:00:00Z</dcterms:created>
  <dcterms:modified xsi:type="dcterms:W3CDTF">2015-06-19T04:04:00Z</dcterms:modified>
</cp:coreProperties>
</file>